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0F9B3" w14:textId="77777777" w:rsidR="00F1694F" w:rsidRDefault="00F1694F" w:rsidP="00F169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PALMER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AE83D4A" w14:textId="77777777" w:rsidR="00F1694F" w:rsidRDefault="00F1694F" w:rsidP="00F1694F">
      <w:pPr>
        <w:pStyle w:val="NoSpacing"/>
        <w:jc w:val="both"/>
        <w:rPr>
          <w:rFonts w:cs="Times New Roman"/>
          <w:szCs w:val="24"/>
        </w:rPr>
      </w:pPr>
    </w:p>
    <w:p w14:paraId="7A8423FC" w14:textId="77777777" w:rsidR="00F1694F" w:rsidRDefault="00F1694F" w:rsidP="00F1694F">
      <w:pPr>
        <w:pStyle w:val="NoSpacing"/>
        <w:jc w:val="both"/>
        <w:rPr>
          <w:rFonts w:cs="Times New Roman"/>
          <w:szCs w:val="24"/>
        </w:rPr>
      </w:pPr>
    </w:p>
    <w:p w14:paraId="3A656E29" w14:textId="77777777" w:rsidR="00F1694F" w:rsidRDefault="00F1694F" w:rsidP="00F169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1483 </w:t>
      </w:r>
      <w:r>
        <w:rPr>
          <w:rFonts w:cs="Times New Roman"/>
          <w:szCs w:val="24"/>
        </w:rPr>
        <w:tab/>
        <w:t xml:space="preserve">He made a plaint against Thomas </w:t>
      </w:r>
      <w:proofErr w:type="spellStart"/>
      <w:r>
        <w:rPr>
          <w:rFonts w:cs="Times New Roman"/>
          <w:szCs w:val="24"/>
        </w:rPr>
        <w:t>Bodyn</w:t>
      </w:r>
      <w:proofErr w:type="spellEnd"/>
      <w:r>
        <w:rPr>
          <w:rFonts w:cs="Times New Roman"/>
          <w:szCs w:val="24"/>
        </w:rPr>
        <w:t xml:space="preserve"> of Ripple, Kent(q.v.), and John</w:t>
      </w:r>
    </w:p>
    <w:p w14:paraId="603FFF39" w14:textId="77777777" w:rsidR="00F1694F" w:rsidRDefault="00F1694F" w:rsidP="00F169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Rugby of Sandwich(q.v.).</w:t>
      </w:r>
    </w:p>
    <w:p w14:paraId="122F0FDE" w14:textId="77777777" w:rsidR="00F1694F" w:rsidRDefault="00F1694F" w:rsidP="00F169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280692D" w14:textId="77777777" w:rsidR="00F1694F" w:rsidRDefault="00F1694F" w:rsidP="00F169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Smyth, of Epping, Essex.   (ibid.)</w:t>
      </w:r>
    </w:p>
    <w:p w14:paraId="034FBFAA" w14:textId="77777777" w:rsidR="00F1694F" w:rsidRDefault="00F1694F" w:rsidP="00F1694F">
      <w:pPr>
        <w:pStyle w:val="NoSpacing"/>
        <w:jc w:val="both"/>
        <w:rPr>
          <w:rFonts w:cs="Times New Roman"/>
          <w:szCs w:val="24"/>
        </w:rPr>
      </w:pPr>
    </w:p>
    <w:p w14:paraId="257887D8" w14:textId="77777777" w:rsidR="00F1694F" w:rsidRDefault="00F1694F" w:rsidP="00F1694F">
      <w:pPr>
        <w:pStyle w:val="NoSpacing"/>
        <w:jc w:val="both"/>
        <w:rPr>
          <w:rFonts w:cs="Times New Roman"/>
          <w:szCs w:val="24"/>
        </w:rPr>
      </w:pPr>
    </w:p>
    <w:p w14:paraId="1C002DF5" w14:textId="77777777" w:rsidR="00F1694F" w:rsidRDefault="00F1694F" w:rsidP="00F169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4 October 2022</w:t>
      </w:r>
    </w:p>
    <w:p w14:paraId="65AE9E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0F84A" w14:textId="77777777" w:rsidR="00F1694F" w:rsidRDefault="00F1694F" w:rsidP="009139A6">
      <w:r>
        <w:separator/>
      </w:r>
    </w:p>
  </w:endnote>
  <w:endnote w:type="continuationSeparator" w:id="0">
    <w:p w14:paraId="388FFFC1" w14:textId="77777777" w:rsidR="00F1694F" w:rsidRDefault="00F169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C97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F46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37C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44E58" w14:textId="77777777" w:rsidR="00F1694F" w:rsidRDefault="00F1694F" w:rsidP="009139A6">
      <w:r>
        <w:separator/>
      </w:r>
    </w:p>
  </w:footnote>
  <w:footnote w:type="continuationSeparator" w:id="0">
    <w:p w14:paraId="483E646C" w14:textId="77777777" w:rsidR="00F1694F" w:rsidRDefault="00F169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38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733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E47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94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1694F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86714"/>
  <w15:chartTrackingRefBased/>
  <w15:docId w15:val="{D67E6737-6F4F-48E4-B339-D78CB342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169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2022-12-02T19:54:00Z</dcterms:created>
  <dcterms:modified xsi:type="dcterms:W3CDTF">2022-12-02T19:54:00Z</dcterms:modified>
</cp:coreProperties>
</file>